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Leicester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Leicester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Leicester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Leicester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Leicester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Leicester West are estimated to have a score of 1-2 on the PGSI (low-risk gambling), whilst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71.7% </w:t>
      </w:r>
      <w:r w:rsidRPr="004747BF">
        <w:rPr>
          <w:rFonts w:ascii="Libre Franklin Light" w:eastAsia="Times New Roman" w:hAnsi="Libre Franklin Light" w:cs="Calibri Light"/>
        </w:rPr>
        <w:t xml:space="preserve">of those respondents classified as PGSI 8+ in Leicester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Leicester West is estimated to be </w:t>
      </w:r>
      <w:r w:rsidRPr="00773DF7">
        <w:rPr>
          <w:rFonts w:ascii="Libre Franklin Light" w:eastAsia="Times New Roman" w:hAnsi="Libre Franklin Light" w:cs="Calibri Light"/>
          <w:b/>
          <w:bCs/>
          <w:color w:val="C45911" w:themeColor="accent2" w:themeShade="BF"/>
        </w:rPr>
        <w:t xml:space="preserve">£4,066,103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Leicester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20.2%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Leicester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Leicester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Leicester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eicester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Leicester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eicester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Leicester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Leicester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71.7%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eicester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Leicester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10.0%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Leicester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Leicester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Leicester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Leicester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Leicester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£4,066,103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Leicester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£66,230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£1,369,677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£98,119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£27,596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£50,592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£2,453,889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£4,066,103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Leicester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Leicester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27.5%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Leicester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Leicester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36.4%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Leicester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Leicester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63.5%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Leicester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27.5%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Leicester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29.0%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Leicester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36.4%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Leicester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Leicester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63.5%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Leicester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AD94459-E4DD-42D7-8A13-05C6FB1E660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